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5CB11" w14:textId="77777777" w:rsidR="008B6131" w:rsidRPr="00690BA6" w:rsidRDefault="008B6131" w:rsidP="008B61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MARIOT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A4C27B7" w14:textId="77777777" w:rsidR="008B6131" w:rsidRDefault="008B6131" w:rsidP="008B61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69C5778" w14:textId="77777777" w:rsidR="008B6131" w:rsidRDefault="008B6131" w:rsidP="008B61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47513" w14:textId="77777777" w:rsidR="008B6131" w:rsidRDefault="008B6131" w:rsidP="008B61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C5BFA" w14:textId="77777777" w:rsidR="008B6131" w:rsidRDefault="008B6131" w:rsidP="008B61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3C816C3F" w14:textId="77777777" w:rsidR="008B6131" w:rsidRDefault="008B6131" w:rsidP="008B613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C229257" w14:textId="77777777" w:rsidR="008B6131" w:rsidRDefault="008B6131" w:rsidP="008B613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554EB32" w14:textId="77777777" w:rsidR="008B6131" w:rsidRDefault="008B6131" w:rsidP="008B61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5CFC3F8" w14:textId="77777777" w:rsidR="008B6131" w:rsidRDefault="008B6131" w:rsidP="008B61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E9DBCAA" w14:textId="77777777" w:rsidR="008B6131" w:rsidRDefault="008B6131" w:rsidP="008B61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6D9E1C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7A7B6" w14:textId="77777777" w:rsidR="008B6131" w:rsidRDefault="008B6131" w:rsidP="009139A6">
      <w:r>
        <w:separator/>
      </w:r>
    </w:p>
  </w:endnote>
  <w:endnote w:type="continuationSeparator" w:id="0">
    <w:p w14:paraId="005CC255" w14:textId="77777777" w:rsidR="008B6131" w:rsidRDefault="008B61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C1E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8AA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22C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2B4E2" w14:textId="77777777" w:rsidR="008B6131" w:rsidRDefault="008B6131" w:rsidP="009139A6">
      <w:r>
        <w:separator/>
      </w:r>
    </w:p>
  </w:footnote>
  <w:footnote w:type="continuationSeparator" w:id="0">
    <w:p w14:paraId="036C05D7" w14:textId="77777777" w:rsidR="008B6131" w:rsidRDefault="008B61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E59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7B9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EDD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131"/>
    <w:rsid w:val="000666E0"/>
    <w:rsid w:val="002510B7"/>
    <w:rsid w:val="005C130B"/>
    <w:rsid w:val="00826F5C"/>
    <w:rsid w:val="008B6131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5C465"/>
  <w15:chartTrackingRefBased/>
  <w15:docId w15:val="{F6C4FC63-EE9D-4077-896E-D9487BF5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2021-04-12T12:52:00Z</dcterms:created>
  <dcterms:modified xsi:type="dcterms:W3CDTF">2021-04-12T12:53:00Z</dcterms:modified>
</cp:coreProperties>
</file>